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BA4D8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1C0FAC9E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Husbandman.</w:t>
      </w:r>
    </w:p>
    <w:p w14:paraId="205DDB14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A5226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E6B5F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</w:t>
      </w: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Tounesende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0A0A071D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Henry Russell(q.v.)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Skyppon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trespass.</w:t>
      </w:r>
    </w:p>
    <w:p w14:paraId="3DBF90B8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p.8)</w:t>
      </w:r>
    </w:p>
    <w:p w14:paraId="791FAA9F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E1966A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435B4" w14:textId="77777777" w:rsidR="00E85845" w:rsidRDefault="00E85845" w:rsidP="00E858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2021</w:t>
      </w:r>
    </w:p>
    <w:p w14:paraId="658131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5198" w14:textId="77777777" w:rsidR="00E85845" w:rsidRDefault="00E85845" w:rsidP="009139A6">
      <w:r>
        <w:separator/>
      </w:r>
    </w:p>
  </w:endnote>
  <w:endnote w:type="continuationSeparator" w:id="0">
    <w:p w14:paraId="5288632F" w14:textId="77777777" w:rsidR="00E85845" w:rsidRDefault="00E858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4A4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273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C5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CDC2" w14:textId="77777777" w:rsidR="00E85845" w:rsidRDefault="00E85845" w:rsidP="009139A6">
      <w:r>
        <w:separator/>
      </w:r>
    </w:p>
  </w:footnote>
  <w:footnote w:type="continuationSeparator" w:id="0">
    <w:p w14:paraId="11925856" w14:textId="77777777" w:rsidR="00E85845" w:rsidRDefault="00E858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91D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6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0A7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84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584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8ED2"/>
  <w15:chartTrackingRefBased/>
  <w15:docId w15:val="{4377D831-9BD8-4AFF-AFB7-810A992F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2021-05-17T18:20:00Z</dcterms:created>
  <dcterms:modified xsi:type="dcterms:W3CDTF">2021-05-17T18:20:00Z</dcterms:modified>
</cp:coreProperties>
</file>